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884" w14:textId="77777777" w:rsidR="00E40A86" w:rsidRDefault="00E40A86" w:rsidP="00E40A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RAMTON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29C27405" w14:textId="77777777" w:rsidR="00E40A86" w:rsidRDefault="00E40A86" w:rsidP="00E40A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Moulton, Norfolk.</w:t>
      </w:r>
    </w:p>
    <w:p w14:paraId="23E9A528" w14:textId="77777777" w:rsidR="00E40A86" w:rsidRDefault="00E40A86" w:rsidP="00E40A86">
      <w:pPr>
        <w:pStyle w:val="NoSpacing"/>
        <w:rPr>
          <w:rFonts w:cs="Times New Roman"/>
          <w:szCs w:val="24"/>
        </w:rPr>
      </w:pPr>
    </w:p>
    <w:p w14:paraId="5571B1FE" w14:textId="77777777" w:rsidR="00E40A86" w:rsidRDefault="00E40A86" w:rsidP="00E40A86">
      <w:pPr>
        <w:pStyle w:val="NoSpacing"/>
        <w:rPr>
          <w:rFonts w:cs="Times New Roman"/>
          <w:szCs w:val="24"/>
        </w:rPr>
      </w:pPr>
    </w:p>
    <w:p w14:paraId="05C63B89" w14:textId="77777777" w:rsidR="00E40A86" w:rsidRDefault="00E40A86" w:rsidP="00E40A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>He became Vicar about this time.</w:t>
      </w:r>
    </w:p>
    <w:p w14:paraId="20E6BD94" w14:textId="77777777" w:rsidR="00E40A86" w:rsidRDefault="00E40A86" w:rsidP="00E40A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4F03A331" w14:textId="77777777" w:rsidR="00E40A86" w:rsidRDefault="00E40A86" w:rsidP="00E40A86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9987321" w14:textId="77777777" w:rsidR="00E40A86" w:rsidRDefault="00E40A86" w:rsidP="00E40A86">
      <w:pPr>
        <w:pStyle w:val="NoSpacing"/>
        <w:rPr>
          <w:rFonts w:cs="Times New Roman"/>
          <w:szCs w:val="24"/>
        </w:rPr>
      </w:pPr>
    </w:p>
    <w:p w14:paraId="48859B25" w14:textId="77777777" w:rsidR="00E40A86" w:rsidRDefault="00E40A86" w:rsidP="00E40A86">
      <w:pPr>
        <w:pStyle w:val="NoSpacing"/>
        <w:rPr>
          <w:rFonts w:cs="Times New Roman"/>
          <w:szCs w:val="24"/>
        </w:rPr>
      </w:pPr>
    </w:p>
    <w:p w14:paraId="489DB255" w14:textId="77777777" w:rsidR="00E40A86" w:rsidRDefault="00E40A86" w:rsidP="00E40A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February 2024</w:t>
      </w:r>
    </w:p>
    <w:p w14:paraId="2B1105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EA29" w14:textId="77777777" w:rsidR="00E40A86" w:rsidRDefault="00E40A86" w:rsidP="009139A6">
      <w:r>
        <w:separator/>
      </w:r>
    </w:p>
  </w:endnote>
  <w:endnote w:type="continuationSeparator" w:id="0">
    <w:p w14:paraId="46E20851" w14:textId="77777777" w:rsidR="00E40A86" w:rsidRDefault="00E40A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BC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C4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42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A331" w14:textId="77777777" w:rsidR="00E40A86" w:rsidRDefault="00E40A86" w:rsidP="009139A6">
      <w:r>
        <w:separator/>
      </w:r>
    </w:p>
  </w:footnote>
  <w:footnote w:type="continuationSeparator" w:id="0">
    <w:p w14:paraId="7D9956BE" w14:textId="77777777" w:rsidR="00E40A86" w:rsidRDefault="00E40A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CE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16A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BB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8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0A8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8AFD5"/>
  <w15:chartTrackingRefBased/>
  <w15:docId w15:val="{EBDA240D-955A-451F-9198-219D1310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2024-02-08T21:42:00Z</dcterms:created>
  <dcterms:modified xsi:type="dcterms:W3CDTF">2024-02-08T21:43:00Z</dcterms:modified>
</cp:coreProperties>
</file>